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2D19E" w14:textId="77777777" w:rsidR="00F435F8" w:rsidRDefault="00F435F8" w:rsidP="00F435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FERIBY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fl.1419-20)</w:t>
      </w:r>
    </w:p>
    <w:p w14:paraId="30A08866" w14:textId="77777777" w:rsidR="00F435F8" w:rsidRDefault="00F435F8" w:rsidP="00F435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Burton Strother, Lincolnshire.</w:t>
      </w:r>
    </w:p>
    <w:p w14:paraId="199D6E0D" w14:textId="77777777" w:rsidR="00F435F8" w:rsidRDefault="00F435F8" w:rsidP="00F435F8">
      <w:pPr>
        <w:pStyle w:val="NoSpacing"/>
        <w:rPr>
          <w:rFonts w:cs="Times New Roman"/>
          <w:szCs w:val="24"/>
        </w:rPr>
      </w:pPr>
    </w:p>
    <w:p w14:paraId="479396A7" w14:textId="77777777" w:rsidR="00F435F8" w:rsidRDefault="00F435F8" w:rsidP="00F435F8">
      <w:pPr>
        <w:pStyle w:val="NoSpacing"/>
        <w:rPr>
          <w:rFonts w:cs="Times New Roman"/>
          <w:szCs w:val="24"/>
        </w:rPr>
      </w:pPr>
    </w:p>
    <w:p w14:paraId="04076BC6" w14:textId="77777777" w:rsidR="00F435F8" w:rsidRDefault="00F435F8" w:rsidP="00F435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Sibilla(q.v.)</w:t>
      </w:r>
    </w:p>
    <w:p w14:paraId="2BBE3C02" w14:textId="77777777" w:rsidR="00F435F8" w:rsidRDefault="00F435F8" w:rsidP="00F435F8">
      <w:pPr>
        <w:pStyle w:val="NoSpacing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</w:t>
      </w:r>
    </w:p>
    <w:p w14:paraId="3C10F198" w14:textId="77777777" w:rsidR="00F435F8" w:rsidRDefault="00F435F8" w:rsidP="00F435F8">
      <w:pPr>
        <w:pStyle w:val="NoSpacing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183-88)</w:t>
      </w:r>
    </w:p>
    <w:p w14:paraId="71111807" w14:textId="77777777" w:rsidR="00F435F8" w:rsidRDefault="00F435F8" w:rsidP="00F435F8">
      <w:pPr>
        <w:pStyle w:val="NoSpacing"/>
        <w:rPr>
          <w:rFonts w:cs="Times New Roman"/>
          <w:szCs w:val="24"/>
        </w:rPr>
      </w:pPr>
    </w:p>
    <w:p w14:paraId="37D3AD25" w14:textId="77777777" w:rsidR="00F435F8" w:rsidRDefault="00F435F8" w:rsidP="00F435F8">
      <w:pPr>
        <w:pStyle w:val="NoSpacing"/>
        <w:rPr>
          <w:rFonts w:cs="Times New Roman"/>
          <w:szCs w:val="24"/>
        </w:rPr>
      </w:pPr>
    </w:p>
    <w:p w14:paraId="4EA62DCC" w14:textId="77777777" w:rsidR="00F435F8" w:rsidRDefault="00F435F8" w:rsidP="00F435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1419-20</w:t>
      </w:r>
      <w:r>
        <w:rPr>
          <w:rFonts w:cs="Times New Roman"/>
          <w:szCs w:val="24"/>
        </w:rPr>
        <w:tab/>
        <w:t>John Bois conveyed the manor of Derby, Lincolnshire, to them.</w:t>
      </w:r>
    </w:p>
    <w:p w14:paraId="5837BE47" w14:textId="77777777" w:rsidR="00F435F8" w:rsidRDefault="00F435F8" w:rsidP="00F435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6D8B9B75" w14:textId="77777777" w:rsidR="00F435F8" w:rsidRDefault="00F435F8" w:rsidP="00F435F8">
      <w:pPr>
        <w:pStyle w:val="NoSpacing"/>
        <w:rPr>
          <w:rFonts w:cs="Times New Roman"/>
          <w:szCs w:val="24"/>
        </w:rPr>
      </w:pPr>
    </w:p>
    <w:p w14:paraId="1FD7C666" w14:textId="77777777" w:rsidR="00F435F8" w:rsidRDefault="00F435F8" w:rsidP="00F435F8">
      <w:pPr>
        <w:pStyle w:val="NoSpacing"/>
        <w:rPr>
          <w:rFonts w:cs="Times New Roman"/>
          <w:szCs w:val="24"/>
        </w:rPr>
      </w:pPr>
    </w:p>
    <w:p w14:paraId="33E30A4D" w14:textId="77777777" w:rsidR="00F435F8" w:rsidRDefault="00F435F8" w:rsidP="00F435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February 2024</w:t>
      </w:r>
    </w:p>
    <w:p w14:paraId="557A070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AD12A" w14:textId="77777777" w:rsidR="00F435F8" w:rsidRDefault="00F435F8" w:rsidP="009139A6">
      <w:r>
        <w:separator/>
      </w:r>
    </w:p>
  </w:endnote>
  <w:endnote w:type="continuationSeparator" w:id="0">
    <w:p w14:paraId="580C654D" w14:textId="77777777" w:rsidR="00F435F8" w:rsidRDefault="00F435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2FB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09B1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399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2B0F1" w14:textId="77777777" w:rsidR="00F435F8" w:rsidRDefault="00F435F8" w:rsidP="009139A6">
      <w:r>
        <w:separator/>
      </w:r>
    </w:p>
  </w:footnote>
  <w:footnote w:type="continuationSeparator" w:id="0">
    <w:p w14:paraId="50E4589C" w14:textId="77777777" w:rsidR="00F435F8" w:rsidRDefault="00F435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C19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660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6A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5F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435F8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A5AF8"/>
  <w15:chartTrackingRefBased/>
  <w15:docId w15:val="{7447C52F-6B8E-4213-ACAD-AED7B6F06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2024-02-25T21:23:00Z</dcterms:created>
  <dcterms:modified xsi:type="dcterms:W3CDTF">2024-02-25T21:24:00Z</dcterms:modified>
</cp:coreProperties>
</file>